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56E45" w:rsidRPr="003C1D32" w14:paraId="671DBDAE" w14:textId="77777777" w:rsidTr="007151BC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3BF62B4C" w14:textId="7AD4B6B2" w:rsidR="00C56E45" w:rsidRPr="003C1D32" w:rsidRDefault="00C56E45" w:rsidP="007151BC">
            <w:pPr>
              <w:pStyle w:val="RFE1Titel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 xml:space="preserve">Anlage </w:t>
            </w:r>
            <w:r w:rsidR="003C1D32" w:rsidRPr="003C1D32">
              <w:rPr>
                <w:rFonts w:ascii="AOK Buenos Aires" w:hAnsi="AOK Buenos Aires"/>
              </w:rPr>
              <w:t>11</w:t>
            </w:r>
          </w:p>
          <w:p w14:paraId="6DE7C930" w14:textId="77777777" w:rsidR="00C56E45" w:rsidRPr="003C1D32" w:rsidRDefault="00C56E45" w:rsidP="007151BC">
            <w:pPr>
              <w:pStyle w:val="RFE2Titeltext"/>
              <w:rPr>
                <w:rFonts w:ascii="AOK Buenos Aires" w:hAnsi="AOK Buenos Aires"/>
              </w:rPr>
            </w:pPr>
          </w:p>
          <w:p w14:paraId="33971D5B" w14:textId="77777777" w:rsidR="003C1D32" w:rsidRPr="003C1D32" w:rsidRDefault="003C1D32" w:rsidP="003C1D32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="AOK Buenos Aires" w:hAnsi="AOK Buenos Aires"/>
                <w:sz w:val="28"/>
                <w:szCs w:val="28"/>
              </w:rPr>
            </w:pPr>
            <w:r w:rsidRPr="003C1D32">
              <w:rPr>
                <w:rFonts w:ascii="AOK Buenos Aires" w:hAnsi="AOK Buenos Aires"/>
                <w:sz w:val="28"/>
                <w:szCs w:val="28"/>
              </w:rPr>
              <w:t xml:space="preserve">der Vergabeunterlagen </w:t>
            </w:r>
            <w:bookmarkStart w:id="0" w:name="_Hlk224146573"/>
            <w:r w:rsidRPr="003C1D32">
              <w:rPr>
                <w:rFonts w:ascii="AOK Buenos Aires" w:hAnsi="AOK Buenos Aires"/>
                <w:sz w:val="28"/>
                <w:szCs w:val="28"/>
              </w:rPr>
              <w:t xml:space="preserve">zur Ausschreibung des </w:t>
            </w:r>
            <w:r w:rsidRPr="003C1D32">
              <w:rPr>
                <w:rFonts w:ascii="AOK Buenos Aires" w:hAnsi="AOK Buenos Aires"/>
                <w:sz w:val="28"/>
                <w:szCs w:val="28"/>
              </w:rPr>
              <w:br/>
              <w:t xml:space="preserve">AOK-Bundesverbandes </w:t>
            </w:r>
            <w:r w:rsidRPr="003C1D32">
              <w:rPr>
                <w:rFonts w:ascii="AOK Buenos Aires" w:hAnsi="AOK Buenos Aires"/>
                <w:sz w:val="28"/>
                <w:szCs w:val="28"/>
              </w:rPr>
              <w:br/>
              <w:t>„Einrichtung eines hochwertigen Studios zur Produktion von internen und externen Videoinhalten – hier Studiotechnik“</w:t>
            </w:r>
            <w:bookmarkEnd w:id="0"/>
          </w:p>
          <w:p w14:paraId="52BE3C57" w14:textId="32C46658" w:rsidR="00C56E45" w:rsidRPr="003C1D32" w:rsidRDefault="00C56E45" w:rsidP="003C1D32">
            <w:pPr>
              <w:pStyle w:val="RFE2Titeltext"/>
              <w:jc w:val="left"/>
              <w:rPr>
                <w:rFonts w:ascii="AOK Buenos Aires" w:hAnsi="AOK Buenos Aires"/>
                <w:b/>
                <w:sz w:val="40"/>
                <w:szCs w:val="40"/>
              </w:rPr>
            </w:pPr>
          </w:p>
        </w:tc>
      </w:tr>
      <w:tr w:rsidR="00C56E45" w:rsidRPr="003C1D32" w14:paraId="706C3F6D" w14:textId="77777777" w:rsidTr="007151BC">
        <w:trPr>
          <w:trHeight w:val="7370"/>
        </w:trPr>
        <w:tc>
          <w:tcPr>
            <w:tcW w:w="9210" w:type="dxa"/>
            <w:shd w:val="clear" w:color="auto" w:fill="auto"/>
          </w:tcPr>
          <w:p w14:paraId="7B02A183" w14:textId="225AEE92" w:rsidR="00C56E45" w:rsidRPr="003C1D32" w:rsidRDefault="002B34D2" w:rsidP="007151BC">
            <w:pPr>
              <w:pStyle w:val="RFE1Titel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Verzeichnis der</w:t>
            </w:r>
            <w:r w:rsidR="00C56E45" w:rsidRPr="003C1D32">
              <w:rPr>
                <w:rFonts w:ascii="AOK Buenos Aires" w:hAnsi="AOK Buenos Aires"/>
              </w:rPr>
              <w:t xml:space="preserve"> einzusetzenden</w:t>
            </w:r>
            <w:r w:rsidRPr="003C1D32">
              <w:rPr>
                <w:rFonts w:ascii="AOK Buenos Aires" w:hAnsi="AOK Buenos Aires"/>
              </w:rPr>
              <w:t xml:space="preserve"> </w:t>
            </w:r>
            <w:r w:rsidR="00C56E45" w:rsidRPr="003C1D32">
              <w:rPr>
                <w:rFonts w:ascii="AOK Buenos Aires" w:hAnsi="AOK Buenos Aires"/>
              </w:rPr>
              <w:br/>
            </w:r>
            <w:r w:rsidR="00F03A55" w:rsidRPr="003C1D32">
              <w:rPr>
                <w:rFonts w:ascii="AOK Buenos Aires" w:hAnsi="AOK Buenos Aires"/>
              </w:rPr>
              <w:t xml:space="preserve">Dritt- und </w:t>
            </w:r>
            <w:r w:rsidR="002C1A18" w:rsidRPr="003C1D32">
              <w:rPr>
                <w:rFonts w:ascii="AOK Buenos Aires" w:hAnsi="AOK Buenos Aires"/>
              </w:rPr>
              <w:t>Unterauftrag</w:t>
            </w:r>
            <w:r w:rsidR="00C56E45" w:rsidRPr="003C1D32">
              <w:rPr>
                <w:rFonts w:ascii="AOK Buenos Aires" w:hAnsi="AOK Buenos Aires"/>
              </w:rPr>
              <w:t>nehmer</w:t>
            </w:r>
          </w:p>
          <w:p w14:paraId="2EFB0E9C" w14:textId="77777777" w:rsidR="00C56E45" w:rsidRPr="003C1D32" w:rsidRDefault="00C56E45" w:rsidP="007151BC">
            <w:pPr>
              <w:pStyle w:val="RFE2Titeltext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(ggf. vom Bieter einzureichen)</w:t>
            </w:r>
          </w:p>
        </w:tc>
      </w:tr>
    </w:tbl>
    <w:p w14:paraId="03CA20C1" w14:textId="157F0ABE" w:rsidR="00C56E45" w:rsidRPr="003C1D32" w:rsidRDefault="00C56E45" w:rsidP="00C56E45">
      <w:pPr>
        <w:pStyle w:val="RFE1Titel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br w:type="page"/>
      </w:r>
      <w:r w:rsidRPr="003C1D32">
        <w:rPr>
          <w:rFonts w:ascii="AOK Buenos Aires" w:hAnsi="AOK Buenos Aires"/>
        </w:rPr>
        <w:lastRenderedPageBreak/>
        <w:t xml:space="preserve">Verzeichnis der </w:t>
      </w:r>
      <w:r w:rsidR="002B34D2" w:rsidRPr="003C1D32">
        <w:rPr>
          <w:rFonts w:ascii="AOK Buenos Aires" w:hAnsi="AOK Buenos Aires"/>
        </w:rPr>
        <w:t xml:space="preserve">einzusetzenden </w:t>
      </w:r>
      <w:r w:rsidR="002B34D2" w:rsidRPr="003C1D32">
        <w:rPr>
          <w:rFonts w:ascii="AOK Buenos Aires" w:hAnsi="AOK Buenos Aires"/>
        </w:rPr>
        <w:br/>
      </w:r>
      <w:r w:rsidR="00CB3B42" w:rsidRPr="003C1D32">
        <w:rPr>
          <w:rFonts w:ascii="AOK Buenos Aires" w:hAnsi="AOK Buenos Aires"/>
        </w:rPr>
        <w:t xml:space="preserve">Dritt- und </w:t>
      </w:r>
      <w:r w:rsidR="002C1A18" w:rsidRPr="003C1D32">
        <w:rPr>
          <w:rFonts w:ascii="AOK Buenos Aires" w:hAnsi="AOK Buenos Aires"/>
        </w:rPr>
        <w:t>Unterauftrag</w:t>
      </w:r>
      <w:r w:rsidRPr="003C1D32">
        <w:rPr>
          <w:rFonts w:ascii="AOK Buenos Aires" w:hAnsi="AOK Buenos Aires"/>
        </w:rPr>
        <w:t>nehmer</w:t>
      </w:r>
      <w:r w:rsidR="00876580" w:rsidRPr="003C1D32">
        <w:rPr>
          <w:rFonts w:ascii="AOK Buenos Aires" w:hAnsi="AOK Buenos Aires"/>
        </w:rPr>
        <w:t xml:space="preserve"> </w:t>
      </w:r>
    </w:p>
    <w:p w14:paraId="7C572BCE" w14:textId="77777777" w:rsidR="00E5492C" w:rsidRPr="003C1D32" w:rsidRDefault="00E5492C" w:rsidP="00C4234E">
      <w:pPr>
        <w:pStyle w:val="RFEText115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9"/>
        <w:gridCol w:w="5933"/>
      </w:tblGrid>
      <w:tr w:rsidR="00E5492C" w:rsidRPr="003C1D32" w14:paraId="04577BC4" w14:textId="77777777" w:rsidTr="001A3E96">
        <w:tc>
          <w:tcPr>
            <w:tcW w:w="2992" w:type="dxa"/>
            <w:shd w:val="clear" w:color="auto" w:fill="F2F2F2"/>
          </w:tcPr>
          <w:p w14:paraId="373877A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6088" w:type="dxa"/>
            <w:shd w:val="clear" w:color="auto" w:fill="auto"/>
          </w:tcPr>
          <w:p w14:paraId="0C53C27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315173F4" w14:textId="77777777" w:rsidTr="001A3E96">
        <w:tc>
          <w:tcPr>
            <w:tcW w:w="2992" w:type="dxa"/>
            <w:shd w:val="clear" w:color="auto" w:fill="F2F2F2"/>
          </w:tcPr>
          <w:p w14:paraId="2B33B458" w14:textId="77777777" w:rsidR="00E5492C" w:rsidRPr="003C1D32" w:rsidRDefault="00E5492C" w:rsidP="002B3003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</w:t>
            </w:r>
            <w:r w:rsidR="002B3003" w:rsidRPr="003C1D32">
              <w:rPr>
                <w:rFonts w:ascii="AOK Buenos Aires" w:hAnsi="AOK Buenos Aires"/>
              </w:rPr>
              <w:t>/Hausnummer</w:t>
            </w:r>
            <w:r w:rsidRPr="003C1D32">
              <w:rPr>
                <w:rFonts w:ascii="AOK Buenos Aires" w:hAnsi="AOK Buenos Aires"/>
              </w:rPr>
              <w:t>:</w:t>
            </w:r>
          </w:p>
        </w:tc>
        <w:tc>
          <w:tcPr>
            <w:tcW w:w="6088" w:type="dxa"/>
            <w:shd w:val="clear" w:color="auto" w:fill="auto"/>
          </w:tcPr>
          <w:p w14:paraId="799A58E6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7F1EFA2" w14:textId="77777777" w:rsidTr="001A3E96">
        <w:tc>
          <w:tcPr>
            <w:tcW w:w="2992" w:type="dxa"/>
            <w:shd w:val="clear" w:color="auto" w:fill="F2F2F2"/>
          </w:tcPr>
          <w:p w14:paraId="1CDA2FF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6088" w:type="dxa"/>
            <w:shd w:val="clear" w:color="auto" w:fill="auto"/>
          </w:tcPr>
          <w:p w14:paraId="796F8FF0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</w:tbl>
    <w:p w14:paraId="27830706" w14:textId="77777777" w:rsidR="00E5492C" w:rsidRPr="003C1D32" w:rsidRDefault="00E5492C" w:rsidP="00E5492C">
      <w:pPr>
        <w:pStyle w:val="RFEText100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enthaltenen Leistungen </w:t>
      </w:r>
      <w:r w:rsidR="002B3003" w:rsidRPr="003C1D32">
        <w:rPr>
          <w:rFonts w:ascii="AOK Buenos Aires" w:hAnsi="AOK Buenos Aires"/>
        </w:rPr>
        <w:t>benennen wir</w:t>
      </w:r>
      <w:r w:rsidRPr="003C1D32">
        <w:rPr>
          <w:rFonts w:ascii="AOK Buenos Aires" w:hAnsi="AOK Buenos Aires"/>
        </w:rPr>
        <w:t xml:space="preserve"> hiermit die folgenden </w:t>
      </w:r>
      <w:r w:rsidR="00F9368E" w:rsidRPr="003C1D32">
        <w:rPr>
          <w:rFonts w:ascii="AOK Buenos Aires" w:hAnsi="AOK Buenos Aires"/>
        </w:rPr>
        <w:t>Dritt-/</w:t>
      </w:r>
      <w:r w:rsidR="00B44DE5" w:rsidRPr="003C1D32">
        <w:rPr>
          <w:rFonts w:ascii="AOK Buenos Aires" w:hAnsi="AOK Buenos Aires"/>
        </w:rPr>
        <w:t>Unterauftrag</w:t>
      </w:r>
      <w:r w:rsidR="00F9368E" w:rsidRPr="003C1D32">
        <w:rPr>
          <w:rFonts w:ascii="AOK Buenos Aires" w:hAnsi="AOK Buenos Aires"/>
        </w:rPr>
        <w:t>nehmer</w:t>
      </w:r>
      <w:r w:rsidRPr="003C1D32">
        <w:rPr>
          <w:rFonts w:ascii="AOK Buenos Aires" w:hAnsi="AOK Buenos Aires"/>
        </w:rPr>
        <w:t xml:space="preserve"> sowie die Art und </w:t>
      </w:r>
      <w:r w:rsidR="002B3003" w:rsidRPr="003C1D32">
        <w:rPr>
          <w:rFonts w:ascii="AOK Buenos Aires" w:hAnsi="AOK Buenos Aires"/>
        </w:rPr>
        <w:t>den</w:t>
      </w:r>
      <w:r w:rsidRPr="003C1D32">
        <w:rPr>
          <w:rFonts w:ascii="AOK Buenos Aires" w:hAnsi="AOK Buenos Aires"/>
        </w:rPr>
        <w:t xml:space="preserve"> Umfang der von den jeweiligen </w:t>
      </w:r>
      <w:r w:rsidR="00B44DE5" w:rsidRPr="003C1D32">
        <w:rPr>
          <w:rFonts w:ascii="AOK Buenos Aires" w:hAnsi="AOK Buenos Aires"/>
        </w:rPr>
        <w:t xml:space="preserve">Dritt-/Unterauftragnehmer </w:t>
      </w:r>
      <w:r w:rsidRPr="003C1D32">
        <w:rPr>
          <w:rFonts w:ascii="AOK Buenos Aires" w:hAnsi="AOK Buenos Aires"/>
        </w:rPr>
        <w:t>jeweils auszuführenden Teilleistungen:</w:t>
      </w:r>
    </w:p>
    <w:p w14:paraId="68B13D9B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Dritt-/Unterauftragnehmer </w:t>
      </w:r>
      <w:r w:rsidR="00E5492C" w:rsidRPr="003C1D32">
        <w:rPr>
          <w:rFonts w:ascii="AOK Buenos Aires" w:hAnsi="AOK Buenos Aires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:rsidRPr="003C1D32" w14:paraId="2702868E" w14:textId="77777777" w:rsidTr="00B44DE5">
        <w:tc>
          <w:tcPr>
            <w:tcW w:w="3210" w:type="dxa"/>
            <w:shd w:val="clear" w:color="auto" w:fill="F2F2F2"/>
          </w:tcPr>
          <w:p w14:paraId="729547A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5852" w:type="dxa"/>
            <w:shd w:val="clear" w:color="auto" w:fill="auto"/>
          </w:tcPr>
          <w:p w14:paraId="63EA1A5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5EC6B07D" w14:textId="77777777" w:rsidTr="00B44DE5">
        <w:tc>
          <w:tcPr>
            <w:tcW w:w="3210" w:type="dxa"/>
            <w:shd w:val="clear" w:color="auto" w:fill="F2F2F2"/>
          </w:tcPr>
          <w:p w14:paraId="26F0B97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5852" w:type="dxa"/>
            <w:shd w:val="clear" w:color="auto" w:fill="auto"/>
          </w:tcPr>
          <w:p w14:paraId="7C08202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0EAB7555" w14:textId="77777777" w:rsidTr="00B44DE5">
        <w:tc>
          <w:tcPr>
            <w:tcW w:w="3210" w:type="dxa"/>
            <w:shd w:val="clear" w:color="auto" w:fill="F2F2F2"/>
          </w:tcPr>
          <w:p w14:paraId="076DA552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5852" w:type="dxa"/>
            <w:shd w:val="clear" w:color="auto" w:fill="auto"/>
          </w:tcPr>
          <w:p w14:paraId="146C029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08132D37" w14:textId="77777777" w:rsidTr="00B44DE5">
        <w:tc>
          <w:tcPr>
            <w:tcW w:w="3210" w:type="dxa"/>
            <w:shd w:val="clear" w:color="auto" w:fill="F2F2F2"/>
          </w:tcPr>
          <w:p w14:paraId="62C0ECA2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1E42E9E1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50E9C325" w14:textId="77777777" w:rsidTr="00B44DE5">
        <w:tc>
          <w:tcPr>
            <w:tcW w:w="3210" w:type="dxa"/>
            <w:shd w:val="clear" w:color="auto" w:fill="F2F2F2"/>
          </w:tcPr>
          <w:p w14:paraId="62BA4D9A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203FF6BF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32F04067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Dritt-/Unterauftragnehmer </w:t>
      </w:r>
      <w:r w:rsidR="00E5492C" w:rsidRPr="003C1D32">
        <w:rPr>
          <w:rFonts w:ascii="AOK Buenos Aires" w:hAnsi="AOK Buenos Aires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:rsidRPr="003C1D32" w14:paraId="48B3E429" w14:textId="77777777" w:rsidTr="00B44DE5">
        <w:tc>
          <w:tcPr>
            <w:tcW w:w="3210" w:type="dxa"/>
            <w:shd w:val="clear" w:color="auto" w:fill="F2F2F2"/>
          </w:tcPr>
          <w:p w14:paraId="45E380B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5852" w:type="dxa"/>
            <w:shd w:val="clear" w:color="auto" w:fill="auto"/>
          </w:tcPr>
          <w:p w14:paraId="43CDC964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7920B3C5" w14:textId="77777777" w:rsidTr="00B44DE5">
        <w:tc>
          <w:tcPr>
            <w:tcW w:w="3210" w:type="dxa"/>
            <w:shd w:val="clear" w:color="auto" w:fill="F2F2F2"/>
          </w:tcPr>
          <w:p w14:paraId="3844C2C6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5852" w:type="dxa"/>
            <w:shd w:val="clear" w:color="auto" w:fill="auto"/>
          </w:tcPr>
          <w:p w14:paraId="40F10384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3A8A51ED" w14:textId="77777777" w:rsidTr="00B44DE5">
        <w:tc>
          <w:tcPr>
            <w:tcW w:w="3210" w:type="dxa"/>
            <w:shd w:val="clear" w:color="auto" w:fill="F2F2F2"/>
          </w:tcPr>
          <w:p w14:paraId="769D7E14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5852" w:type="dxa"/>
            <w:shd w:val="clear" w:color="auto" w:fill="auto"/>
          </w:tcPr>
          <w:p w14:paraId="12FACCAA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2F1FE14B" w14:textId="77777777" w:rsidTr="00B44DE5">
        <w:tc>
          <w:tcPr>
            <w:tcW w:w="3210" w:type="dxa"/>
            <w:shd w:val="clear" w:color="auto" w:fill="F2F2F2"/>
          </w:tcPr>
          <w:p w14:paraId="6775C57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2C25544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6068012C" w14:textId="77777777" w:rsidTr="00B44DE5">
        <w:tc>
          <w:tcPr>
            <w:tcW w:w="3210" w:type="dxa"/>
            <w:shd w:val="clear" w:color="auto" w:fill="F2F2F2"/>
          </w:tcPr>
          <w:p w14:paraId="7512D37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6E4822B2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1101CE3A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Dritt-/Unterauftragnehmer </w:t>
      </w:r>
      <w:r w:rsidR="00E5492C" w:rsidRPr="003C1D32">
        <w:rPr>
          <w:rFonts w:ascii="AOK Buenos Aires" w:hAnsi="AOK Buenos Aires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5840"/>
      </w:tblGrid>
      <w:tr w:rsidR="00E5492C" w:rsidRPr="003C1D32" w14:paraId="56519C19" w14:textId="77777777" w:rsidTr="001A3E96">
        <w:tc>
          <w:tcPr>
            <w:tcW w:w="3227" w:type="dxa"/>
            <w:shd w:val="clear" w:color="auto" w:fill="F2F2F2"/>
          </w:tcPr>
          <w:p w14:paraId="0D51475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6040" w:type="dxa"/>
            <w:shd w:val="clear" w:color="auto" w:fill="auto"/>
          </w:tcPr>
          <w:p w14:paraId="022B686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0F7721EA" w14:textId="77777777" w:rsidTr="001A3E96">
        <w:tc>
          <w:tcPr>
            <w:tcW w:w="3227" w:type="dxa"/>
            <w:shd w:val="clear" w:color="auto" w:fill="F2F2F2"/>
          </w:tcPr>
          <w:p w14:paraId="13DE530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6040" w:type="dxa"/>
            <w:shd w:val="clear" w:color="auto" w:fill="auto"/>
          </w:tcPr>
          <w:p w14:paraId="53236218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5F227C2E" w14:textId="77777777" w:rsidTr="001A3E96">
        <w:tc>
          <w:tcPr>
            <w:tcW w:w="3227" w:type="dxa"/>
            <w:shd w:val="clear" w:color="auto" w:fill="F2F2F2"/>
          </w:tcPr>
          <w:p w14:paraId="685CD6C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6040" w:type="dxa"/>
            <w:shd w:val="clear" w:color="auto" w:fill="auto"/>
          </w:tcPr>
          <w:p w14:paraId="4CA7DEF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690C5E3A" w14:textId="77777777" w:rsidTr="001A3E96">
        <w:tc>
          <w:tcPr>
            <w:tcW w:w="3227" w:type="dxa"/>
            <w:shd w:val="clear" w:color="auto" w:fill="F2F2F2"/>
          </w:tcPr>
          <w:p w14:paraId="4902DC9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0DD615BB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22CC01FE" w14:textId="77777777" w:rsidTr="001A3E96">
        <w:tc>
          <w:tcPr>
            <w:tcW w:w="3227" w:type="dxa"/>
            <w:shd w:val="clear" w:color="auto" w:fill="F2F2F2"/>
          </w:tcPr>
          <w:p w14:paraId="1A87D93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68A526B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0775453E" w14:textId="77777777" w:rsidR="00E5492C" w:rsidRPr="003C1D32" w:rsidRDefault="00E5492C" w:rsidP="00E5492C">
      <w:pPr>
        <w:rPr>
          <w:rFonts w:ascii="AOK Buenos Aires" w:hAnsi="AOK Buenos Aires"/>
          <w:b/>
          <w:spacing w:val="-1"/>
        </w:rPr>
      </w:pPr>
      <w:r w:rsidRPr="003C1D32">
        <w:rPr>
          <w:rFonts w:ascii="AOK Buenos Aires" w:hAnsi="AOK Buenos Aires"/>
        </w:rPr>
        <w:br w:type="page"/>
      </w:r>
    </w:p>
    <w:p w14:paraId="38EE1871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lastRenderedPageBreak/>
        <w:t xml:space="preserve">Dritt-/Unterauftragnehmer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:rsidRPr="003C1D32" w14:paraId="6B1B0025" w14:textId="77777777" w:rsidTr="00B44DE5">
        <w:tc>
          <w:tcPr>
            <w:tcW w:w="3210" w:type="dxa"/>
            <w:shd w:val="clear" w:color="auto" w:fill="F2F2F2"/>
          </w:tcPr>
          <w:p w14:paraId="212C7461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5852" w:type="dxa"/>
            <w:shd w:val="clear" w:color="auto" w:fill="auto"/>
          </w:tcPr>
          <w:p w14:paraId="4179721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067BF295" w14:textId="77777777" w:rsidTr="00B44DE5">
        <w:tc>
          <w:tcPr>
            <w:tcW w:w="3210" w:type="dxa"/>
            <w:shd w:val="clear" w:color="auto" w:fill="F2F2F2"/>
          </w:tcPr>
          <w:p w14:paraId="05E18E32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5852" w:type="dxa"/>
            <w:shd w:val="clear" w:color="auto" w:fill="auto"/>
          </w:tcPr>
          <w:p w14:paraId="3918C64B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651322F2" w14:textId="77777777" w:rsidTr="00B44DE5">
        <w:tc>
          <w:tcPr>
            <w:tcW w:w="3210" w:type="dxa"/>
            <w:shd w:val="clear" w:color="auto" w:fill="F2F2F2"/>
          </w:tcPr>
          <w:p w14:paraId="5C15EE9B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5852" w:type="dxa"/>
            <w:shd w:val="clear" w:color="auto" w:fill="auto"/>
          </w:tcPr>
          <w:p w14:paraId="506F9E2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7D7A013D" w14:textId="77777777" w:rsidTr="00B44DE5">
        <w:tc>
          <w:tcPr>
            <w:tcW w:w="3210" w:type="dxa"/>
            <w:shd w:val="clear" w:color="auto" w:fill="F2F2F2"/>
          </w:tcPr>
          <w:p w14:paraId="2A308385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2232447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511476DD" w14:textId="77777777" w:rsidTr="00B44DE5">
        <w:tc>
          <w:tcPr>
            <w:tcW w:w="3210" w:type="dxa"/>
            <w:shd w:val="clear" w:color="auto" w:fill="F2F2F2"/>
          </w:tcPr>
          <w:p w14:paraId="4C8E8A34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1358CF46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1920CC3D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Dritt-/Unterauftragnehmer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:rsidRPr="003C1D32" w14:paraId="44210F76" w14:textId="77777777" w:rsidTr="00B44DE5">
        <w:tc>
          <w:tcPr>
            <w:tcW w:w="3210" w:type="dxa"/>
            <w:shd w:val="clear" w:color="auto" w:fill="F2F2F2"/>
          </w:tcPr>
          <w:p w14:paraId="1A47EC5F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5852" w:type="dxa"/>
            <w:shd w:val="clear" w:color="auto" w:fill="auto"/>
          </w:tcPr>
          <w:p w14:paraId="5443B26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15EEDCFC" w14:textId="77777777" w:rsidTr="00B44DE5">
        <w:tc>
          <w:tcPr>
            <w:tcW w:w="3210" w:type="dxa"/>
            <w:shd w:val="clear" w:color="auto" w:fill="F2F2F2"/>
          </w:tcPr>
          <w:p w14:paraId="435AF21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5852" w:type="dxa"/>
            <w:shd w:val="clear" w:color="auto" w:fill="auto"/>
          </w:tcPr>
          <w:p w14:paraId="130730F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6054738C" w14:textId="77777777" w:rsidTr="00B44DE5">
        <w:tc>
          <w:tcPr>
            <w:tcW w:w="3210" w:type="dxa"/>
            <w:shd w:val="clear" w:color="auto" w:fill="F2F2F2"/>
          </w:tcPr>
          <w:p w14:paraId="07A0742F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5852" w:type="dxa"/>
            <w:shd w:val="clear" w:color="auto" w:fill="auto"/>
          </w:tcPr>
          <w:p w14:paraId="3195F13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D1DE322" w14:textId="77777777" w:rsidTr="00B44DE5">
        <w:tc>
          <w:tcPr>
            <w:tcW w:w="3210" w:type="dxa"/>
            <w:shd w:val="clear" w:color="auto" w:fill="F2F2F2"/>
          </w:tcPr>
          <w:p w14:paraId="22E1992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43BD381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7FA5AAE6" w14:textId="77777777" w:rsidTr="00B44DE5">
        <w:tc>
          <w:tcPr>
            <w:tcW w:w="3210" w:type="dxa"/>
            <w:shd w:val="clear" w:color="auto" w:fill="F2F2F2"/>
          </w:tcPr>
          <w:p w14:paraId="0E9F7735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16ACD64B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119A277A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>Dritt-/Unterauftragnehmer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:rsidRPr="003C1D32" w14:paraId="27BFE4CF" w14:textId="77777777" w:rsidTr="00B44DE5">
        <w:tc>
          <w:tcPr>
            <w:tcW w:w="3210" w:type="dxa"/>
            <w:shd w:val="clear" w:color="auto" w:fill="F2F2F2"/>
          </w:tcPr>
          <w:p w14:paraId="61E938C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5852" w:type="dxa"/>
            <w:shd w:val="clear" w:color="auto" w:fill="auto"/>
          </w:tcPr>
          <w:p w14:paraId="4B3412B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5396969" w14:textId="77777777" w:rsidTr="00B44DE5">
        <w:tc>
          <w:tcPr>
            <w:tcW w:w="3210" w:type="dxa"/>
            <w:shd w:val="clear" w:color="auto" w:fill="F2F2F2"/>
          </w:tcPr>
          <w:p w14:paraId="07B98E41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5852" w:type="dxa"/>
            <w:shd w:val="clear" w:color="auto" w:fill="auto"/>
          </w:tcPr>
          <w:p w14:paraId="7492F7C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1EF88DFC" w14:textId="77777777" w:rsidTr="00B44DE5">
        <w:tc>
          <w:tcPr>
            <w:tcW w:w="3210" w:type="dxa"/>
            <w:shd w:val="clear" w:color="auto" w:fill="F2F2F2"/>
          </w:tcPr>
          <w:p w14:paraId="468DB76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5852" w:type="dxa"/>
            <w:shd w:val="clear" w:color="auto" w:fill="auto"/>
          </w:tcPr>
          <w:p w14:paraId="45C12D6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3FE94CB" w14:textId="77777777" w:rsidTr="00B44DE5">
        <w:tc>
          <w:tcPr>
            <w:tcW w:w="3210" w:type="dxa"/>
            <w:shd w:val="clear" w:color="auto" w:fill="F2F2F2"/>
          </w:tcPr>
          <w:p w14:paraId="406BB8CA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7F9CF8B8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33AFBA65" w14:textId="77777777" w:rsidTr="00B44DE5">
        <w:tc>
          <w:tcPr>
            <w:tcW w:w="3210" w:type="dxa"/>
            <w:shd w:val="clear" w:color="auto" w:fill="F2F2F2"/>
          </w:tcPr>
          <w:p w14:paraId="189F0398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27599B8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778E8B4E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>Dritt-/Unterauftragnehmer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5840"/>
      </w:tblGrid>
      <w:tr w:rsidR="00E5492C" w:rsidRPr="003C1D32" w14:paraId="5799AB68" w14:textId="77777777" w:rsidTr="001A3E96">
        <w:tc>
          <w:tcPr>
            <w:tcW w:w="3227" w:type="dxa"/>
            <w:shd w:val="clear" w:color="auto" w:fill="F2F2F2"/>
          </w:tcPr>
          <w:p w14:paraId="32832EA4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6040" w:type="dxa"/>
            <w:shd w:val="clear" w:color="auto" w:fill="auto"/>
          </w:tcPr>
          <w:p w14:paraId="6DA1146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FE6D809" w14:textId="77777777" w:rsidTr="001A3E96">
        <w:tc>
          <w:tcPr>
            <w:tcW w:w="3227" w:type="dxa"/>
            <w:shd w:val="clear" w:color="auto" w:fill="F2F2F2"/>
          </w:tcPr>
          <w:p w14:paraId="3D51A0E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6040" w:type="dxa"/>
            <w:shd w:val="clear" w:color="auto" w:fill="auto"/>
          </w:tcPr>
          <w:p w14:paraId="7F969BE0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569F144" w14:textId="77777777" w:rsidTr="001A3E96">
        <w:tc>
          <w:tcPr>
            <w:tcW w:w="3227" w:type="dxa"/>
            <w:shd w:val="clear" w:color="auto" w:fill="F2F2F2"/>
          </w:tcPr>
          <w:p w14:paraId="65FAAE41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6040" w:type="dxa"/>
            <w:shd w:val="clear" w:color="auto" w:fill="auto"/>
          </w:tcPr>
          <w:p w14:paraId="5CFBDD6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25E3E800" w14:textId="77777777" w:rsidTr="001A3E96">
        <w:tc>
          <w:tcPr>
            <w:tcW w:w="3227" w:type="dxa"/>
            <w:shd w:val="clear" w:color="auto" w:fill="F2F2F2"/>
          </w:tcPr>
          <w:p w14:paraId="0C599BAB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64B59A0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7109B48A" w14:textId="77777777" w:rsidTr="001A3E96">
        <w:tc>
          <w:tcPr>
            <w:tcW w:w="3227" w:type="dxa"/>
            <w:shd w:val="clear" w:color="auto" w:fill="F2F2F2"/>
          </w:tcPr>
          <w:p w14:paraId="33480478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6CE03978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1C600D64" w14:textId="77777777" w:rsidR="00E5492C" w:rsidRPr="003C1D32" w:rsidRDefault="00E5492C" w:rsidP="00E5492C">
      <w:pPr>
        <w:pStyle w:val="RFEText100"/>
        <w:rPr>
          <w:rFonts w:ascii="AOK Buenos Aires" w:hAnsi="AOK Buenos Aires"/>
        </w:rPr>
      </w:pPr>
    </w:p>
    <w:p w14:paraId="2BEE8787" w14:textId="77777777" w:rsidR="00E5492C" w:rsidRPr="003C1D32" w:rsidRDefault="00E5492C" w:rsidP="00E5492C">
      <w:pPr>
        <w:rPr>
          <w:rFonts w:ascii="AOK Buenos Aires" w:hAnsi="AOK Buenos Aires"/>
          <w:spacing w:val="-1"/>
        </w:rPr>
      </w:pPr>
      <w:r w:rsidRPr="003C1D32">
        <w:rPr>
          <w:rFonts w:ascii="AOK Buenos Aires" w:hAnsi="AOK Buenos Aires"/>
        </w:rPr>
        <w:br w:type="page"/>
      </w:r>
    </w:p>
    <w:p w14:paraId="78D2037B" w14:textId="77777777" w:rsidR="001679A7" w:rsidRPr="003C1D32" w:rsidRDefault="001679A7" w:rsidP="001679A7">
      <w:pPr>
        <w:pStyle w:val="RFEText115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lastRenderedPageBreak/>
        <w:t>Für den Fall der Eignungsleihe haben wir</w:t>
      </w:r>
    </w:p>
    <w:p w14:paraId="2BDC83CA" w14:textId="77777777" w:rsidR="001679A7" w:rsidRPr="003C1D32" w:rsidRDefault="001679A7" w:rsidP="001679A7">
      <w:pPr>
        <w:pStyle w:val="RFELis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>die betr</w:t>
      </w:r>
      <w:r w:rsidR="000B1884" w:rsidRPr="003C1D32">
        <w:rPr>
          <w:rFonts w:ascii="AOK Buenos Aires" w:hAnsi="AOK Buenos Aires"/>
        </w:rPr>
        <w:t>effenden</w:t>
      </w:r>
      <w:r w:rsidRPr="003C1D32">
        <w:rPr>
          <w:rFonts w:ascii="AOK Buenos Aires" w:hAnsi="AOK Buenos Aires"/>
        </w:rPr>
        <w:t xml:space="preserve"> </w:t>
      </w:r>
      <w:r w:rsidR="00B44DE5" w:rsidRPr="003C1D32">
        <w:rPr>
          <w:rFonts w:ascii="AOK Buenos Aires" w:hAnsi="AOK Buenos Aires"/>
        </w:rPr>
        <w:t xml:space="preserve">Dritt-/Unterauftragnehmer </w:t>
      </w:r>
      <w:r w:rsidRPr="003C1D32">
        <w:rPr>
          <w:rFonts w:ascii="AOK Buenos Aires" w:hAnsi="AOK Buenos Aires"/>
        </w:rPr>
        <w:t>in diesem Formblatt aufgeführt,</w:t>
      </w:r>
    </w:p>
    <w:p w14:paraId="45B8AAD5" w14:textId="77777777" w:rsidR="001679A7" w:rsidRPr="003C1D32" w:rsidRDefault="001679A7" w:rsidP="001679A7">
      <w:pPr>
        <w:pStyle w:val="RFELis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die Eignungsnachweise der </w:t>
      </w:r>
      <w:r w:rsidR="001127A9" w:rsidRPr="003C1D32">
        <w:rPr>
          <w:rFonts w:ascii="AOK Buenos Aires" w:hAnsi="AOK Buenos Aires"/>
        </w:rPr>
        <w:t xml:space="preserve">betreffenden </w:t>
      </w:r>
      <w:r w:rsidR="00E9785C" w:rsidRPr="003C1D32">
        <w:rPr>
          <w:rFonts w:ascii="AOK Buenos Aires" w:hAnsi="AOK Buenos Aires"/>
        </w:rPr>
        <w:t xml:space="preserve">Dritt-/Unterauftragnehmer </w:t>
      </w:r>
      <w:r w:rsidRPr="003C1D32">
        <w:rPr>
          <w:rFonts w:ascii="AOK Buenos Aires" w:hAnsi="AOK Buenos Aires"/>
        </w:rPr>
        <w:t>dem Angebot beigelegt und</w:t>
      </w:r>
    </w:p>
    <w:p w14:paraId="587E8E09" w14:textId="77777777" w:rsidR="001679A7" w:rsidRPr="003C1D32" w:rsidRDefault="001679A7" w:rsidP="001679A7">
      <w:pPr>
        <w:pStyle w:val="RFELis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>die Eignungsleihe unter dem Punkt „Beschreibung der Teilleistung“ zu erkennen gegeben.</w:t>
      </w:r>
    </w:p>
    <w:p w14:paraId="0A1BD540" w14:textId="77777777" w:rsidR="001679A7" w:rsidRPr="003C1D32" w:rsidRDefault="001679A7" w:rsidP="001679A7">
      <w:pPr>
        <w:pStyle w:val="RFEText115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Die Verpflichtungserklärungen der oben aufgeführten </w:t>
      </w:r>
      <w:r w:rsidR="00E9785C" w:rsidRPr="003C1D32">
        <w:rPr>
          <w:rFonts w:ascii="AOK Buenos Aires" w:hAnsi="AOK Buenos Aires"/>
        </w:rPr>
        <w:t xml:space="preserve">Dritt-/Unterauftragnehmer </w:t>
      </w:r>
      <w:r w:rsidRPr="003C1D32">
        <w:rPr>
          <w:rFonts w:ascii="AOK Buenos Aires" w:hAnsi="AOK Buenos Aires"/>
        </w:rPr>
        <w:t>werden wir, soweit sie dem Angebot noch nicht beiliegen, spätestens auf Anfrage der Auftraggeberin vor Zuschlagserteilung beibringen.</w:t>
      </w:r>
    </w:p>
    <w:p w14:paraId="68D0B3E4" w14:textId="77777777" w:rsidR="00E5492C" w:rsidRPr="003C1D32" w:rsidRDefault="00E5492C" w:rsidP="00E5492C">
      <w:pPr>
        <w:pStyle w:val="RFEText115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Wir werden </w:t>
      </w:r>
      <w:r w:rsidR="00C435C8" w:rsidRPr="003C1D32">
        <w:rPr>
          <w:rFonts w:ascii="AOK Buenos Aires" w:hAnsi="AOK Buenos Aires"/>
        </w:rPr>
        <w:t xml:space="preserve">sämtliche </w:t>
      </w:r>
      <w:r w:rsidRPr="003C1D32">
        <w:rPr>
          <w:rFonts w:ascii="AOK Buenos Aires" w:hAnsi="AOK Buenos Aires"/>
        </w:rPr>
        <w:t xml:space="preserve">von uns eingesetzten </w:t>
      </w:r>
      <w:r w:rsidR="00E9785C" w:rsidRPr="003C1D32">
        <w:rPr>
          <w:rFonts w:ascii="AOK Buenos Aires" w:hAnsi="AOK Buenos Aires"/>
        </w:rPr>
        <w:t>Unterauftragn</w:t>
      </w:r>
      <w:r w:rsidRPr="003C1D32">
        <w:rPr>
          <w:rFonts w:ascii="AOK Buenos Aires" w:hAnsi="AOK Buenos Aires"/>
        </w:rPr>
        <w:t xml:space="preserve">ehmer entsprechend ihrer jeweiligen Aufgabenbereiche zur Einhaltung der von uns im Rahmen dieses Auftrags übernommenen Verpflichtungen </w:t>
      </w:r>
      <w:r w:rsidR="00C435C8" w:rsidRPr="003C1D32">
        <w:rPr>
          <w:rFonts w:ascii="AOK Buenos Aires" w:hAnsi="AOK Buenos Aires"/>
        </w:rPr>
        <w:t>weiter</w:t>
      </w:r>
      <w:r w:rsidRPr="003C1D32">
        <w:rPr>
          <w:rFonts w:ascii="AOK Buenos Aires" w:hAnsi="AOK Buenos Aires"/>
        </w:rPr>
        <w:t>verpflichten.</w:t>
      </w:r>
    </w:p>
    <w:p w14:paraId="29922226" w14:textId="77777777" w:rsidR="00E5492C" w:rsidRPr="003C1D32" w:rsidRDefault="00E5492C" w:rsidP="00E5492C">
      <w:pPr>
        <w:pStyle w:val="RFEText115"/>
        <w:rPr>
          <w:rFonts w:ascii="AOK Buenos Aires" w:hAnsi="AOK Buenos Aires"/>
        </w:rPr>
      </w:pPr>
    </w:p>
    <w:p w14:paraId="6634C9FE" w14:textId="77777777" w:rsidR="005F0347" w:rsidRPr="003C1D32" w:rsidRDefault="005F0347" w:rsidP="00E5492C">
      <w:pPr>
        <w:pStyle w:val="RFEText115"/>
        <w:rPr>
          <w:rFonts w:ascii="AOK Buenos Aires" w:hAnsi="AOK Buenos Aires"/>
        </w:rPr>
      </w:pPr>
    </w:p>
    <w:p w14:paraId="12360C56" w14:textId="77777777" w:rsidR="005F0347" w:rsidRPr="003C1D32" w:rsidRDefault="005F0347" w:rsidP="00E5492C">
      <w:pPr>
        <w:pStyle w:val="RFEText115"/>
        <w:rPr>
          <w:rFonts w:ascii="AOK Buenos Aires" w:hAnsi="AOK Buenos Aires"/>
          <w:b/>
        </w:rPr>
      </w:pPr>
      <w:r w:rsidRPr="003C1D32">
        <w:rPr>
          <w:rFonts w:ascii="AOK Buenos Aires" w:hAnsi="AOK Buenos Aires"/>
          <w:b/>
        </w:rPr>
        <w:t>Ende der Erklärung</w:t>
      </w:r>
    </w:p>
    <w:p w14:paraId="3E840AC5" w14:textId="77777777" w:rsidR="00E5492C" w:rsidRPr="003C1D32" w:rsidRDefault="00E5492C" w:rsidP="00E5492C">
      <w:pPr>
        <w:rPr>
          <w:rFonts w:ascii="AOK Buenos Aires" w:hAnsi="AOK Buenos Aires"/>
        </w:rPr>
      </w:pPr>
    </w:p>
    <w:sectPr w:rsidR="00E5492C" w:rsidRPr="003C1D32" w:rsidSect="003C1D32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82DCC" w14:textId="77777777" w:rsidR="003C1D32" w:rsidRDefault="003C1D32" w:rsidP="00FE560D">
      <w:r>
        <w:separator/>
      </w:r>
    </w:p>
  </w:endnote>
  <w:endnote w:type="continuationSeparator" w:id="0">
    <w:p w14:paraId="4A45CF3F" w14:textId="77777777" w:rsidR="003C1D32" w:rsidRDefault="003C1D32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BE3F" w14:textId="77777777" w:rsidR="003C1D32" w:rsidRDefault="003C1D32" w:rsidP="00FE560D">
      <w:r>
        <w:separator/>
      </w:r>
    </w:p>
  </w:footnote>
  <w:footnote w:type="continuationSeparator" w:id="0">
    <w:p w14:paraId="03638C5E" w14:textId="77777777" w:rsidR="003C1D32" w:rsidRDefault="003C1D32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4731" w14:textId="77777777" w:rsidR="003C1D32" w:rsidRPr="003C1D32" w:rsidRDefault="003C1D32" w:rsidP="003C1D32">
    <w:pPr>
      <w:pStyle w:val="Kopfzeile"/>
      <w:jc w:val="center"/>
      <w:rPr>
        <w:rFonts w:ascii="AOK Buenos Aires" w:hAnsi="AOK Buenos Aires"/>
        <w:sz w:val="16"/>
        <w:szCs w:val="16"/>
      </w:rPr>
    </w:pPr>
    <w:r w:rsidRPr="003C1D32">
      <w:rPr>
        <w:rFonts w:ascii="AOK Buenos Aires" w:hAnsi="AOK Buenos Aires"/>
        <w:sz w:val="16"/>
        <w:szCs w:val="16"/>
      </w:rPr>
      <w:t>Anlage 11: Verzeichnis der einzusetzenden Dritt- und Unterauftragnehmer</w:t>
    </w:r>
  </w:p>
  <w:p w14:paraId="4A8018E3" w14:textId="77777777" w:rsidR="003C1D32" w:rsidRPr="003C1D32" w:rsidRDefault="003C1D32" w:rsidP="003C1D32">
    <w:pPr>
      <w:pStyle w:val="Kopfzeile"/>
      <w:jc w:val="center"/>
      <w:rPr>
        <w:rFonts w:ascii="AOK Buenos Aires" w:hAnsi="AOK Buenos Aires"/>
        <w:sz w:val="16"/>
        <w:szCs w:val="16"/>
      </w:rPr>
    </w:pPr>
    <w:bookmarkStart w:id="1" w:name="_Hlk227582280"/>
    <w:bookmarkStart w:id="2" w:name="_Hlk227582281"/>
    <w:r w:rsidRPr="003C1D32">
      <w:rPr>
        <w:rFonts w:ascii="AOK Buenos Aires" w:hAnsi="AOK Buenos Aires"/>
        <w:sz w:val="16"/>
        <w:szCs w:val="16"/>
      </w:rPr>
      <w:t>zur Ausschreibung des AOK-Bundesverbandes „Einrichtung eines hochwertigen Studios zur Produktion von internen und externen Videoinhalten – hier Studiotechnik“</w:t>
    </w:r>
    <w:bookmarkEnd w:id="1"/>
    <w:bookmarkEnd w:id="2"/>
  </w:p>
  <w:p w14:paraId="16363E5B" w14:textId="77777777" w:rsidR="00FE560D" w:rsidRPr="003C1D32" w:rsidRDefault="00FE560D" w:rsidP="003C1D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4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xYia0sB6pk862GrsBoxqSnGSoU1/GdCZTQXbH6c6FIb49+mPzMvZQS/Hpca+pKB3Lo2sOJlbgGUK8OfwhpMCsA==" w:salt="rOgqX9wvOj5NkE1MOGq3r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D32"/>
    <w:rsid w:val="0003016B"/>
    <w:rsid w:val="000B1884"/>
    <w:rsid w:val="001127A9"/>
    <w:rsid w:val="001679A7"/>
    <w:rsid w:val="00182781"/>
    <w:rsid w:val="001A3E96"/>
    <w:rsid w:val="002B3003"/>
    <w:rsid w:val="002B34D2"/>
    <w:rsid w:val="002B451B"/>
    <w:rsid w:val="002C1A18"/>
    <w:rsid w:val="002D3A97"/>
    <w:rsid w:val="003C0A55"/>
    <w:rsid w:val="003C1D32"/>
    <w:rsid w:val="00410F53"/>
    <w:rsid w:val="00501B97"/>
    <w:rsid w:val="005F0347"/>
    <w:rsid w:val="00666EA8"/>
    <w:rsid w:val="0069083E"/>
    <w:rsid w:val="007151BC"/>
    <w:rsid w:val="0076419C"/>
    <w:rsid w:val="007C26BE"/>
    <w:rsid w:val="00876580"/>
    <w:rsid w:val="008C7E3A"/>
    <w:rsid w:val="0090386A"/>
    <w:rsid w:val="00A718FE"/>
    <w:rsid w:val="00A801EB"/>
    <w:rsid w:val="00B44DE5"/>
    <w:rsid w:val="00BC0ACD"/>
    <w:rsid w:val="00C4234E"/>
    <w:rsid w:val="00C435C8"/>
    <w:rsid w:val="00C56E45"/>
    <w:rsid w:val="00CB3B42"/>
    <w:rsid w:val="00CB7094"/>
    <w:rsid w:val="00DF36FE"/>
    <w:rsid w:val="00DF5A83"/>
    <w:rsid w:val="00DF6EA0"/>
    <w:rsid w:val="00E1275C"/>
    <w:rsid w:val="00E5492C"/>
    <w:rsid w:val="00E9785C"/>
    <w:rsid w:val="00EE647B"/>
    <w:rsid w:val="00F03551"/>
    <w:rsid w:val="00F03A55"/>
    <w:rsid w:val="00F34DC2"/>
    <w:rsid w:val="00F9368E"/>
    <w:rsid w:val="00F94FF9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20217"/>
  <w15:chartTrackingRefBased/>
  <w15:docId w15:val="{F7DA3F9F-89CD-46D7-B8CB-4C739ED9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2_AOK-Bundesverband\2026\Studio\3%20Medientechnik\02%20Vergabeunterlagen\01_Mustervorlagen\xx%20VZ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 VZ DrittUnterauftragnehmer</Template>
  <TotalTime>0</TotalTime>
  <Pages>4</Pages>
  <Words>460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cp:lastModifiedBy>Schellschmidt, Carlotta</cp:lastModifiedBy>
  <cp:revision>2</cp:revision>
  <dcterms:created xsi:type="dcterms:W3CDTF">2026-05-07T07:30:00Z</dcterms:created>
  <dcterms:modified xsi:type="dcterms:W3CDTF">2026-05-07T07:30:00Z</dcterms:modified>
</cp:coreProperties>
</file>